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1">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61C69625" w:rsidR="00DD01F9" w:rsidRPr="00DD01F9" w:rsidRDefault="00F10EE3"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10DB82B2" w:rsidR="00F45FC5" w:rsidRDefault="003F11FC" w:rsidP="002D5F19">
            <w:pPr>
              <w:pStyle w:val="Titlepagearticle"/>
            </w:pPr>
            <w:r>
              <w:t xml:space="preserve">Fleecejack </w:t>
            </w:r>
            <w:r w:rsidR="003E31A7">
              <w:t>zwart</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2"/>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13CCCE3F" w14:textId="77777777" w:rsidR="002439CA" w:rsidRPr="000F0725" w:rsidRDefault="002439CA" w:rsidP="002439CA">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3E31A7" w:rsidRDefault="00B63F4A" w:rsidP="00B63F4A">
            <w:pPr>
              <w:pStyle w:val="Tabletext"/>
              <w:rPr>
                <w:color w:val="000000" w:themeColor="text1"/>
                <w:sz w:val="18"/>
                <w:szCs w:val="18"/>
                <w:lang w:val="nl-NL"/>
              </w:rPr>
            </w:pPr>
            <w:r w:rsidRPr="003E31A7">
              <w:rPr>
                <w:color w:val="000000" w:themeColor="text1"/>
                <w:sz w:val="18"/>
                <w:szCs w:val="18"/>
                <w:lang w:val="nl-NL"/>
              </w:rPr>
              <w:t>Innaai etiketten</w:t>
            </w:r>
          </w:p>
        </w:tc>
        <w:tc>
          <w:tcPr>
            <w:tcW w:w="3687" w:type="dxa"/>
          </w:tcPr>
          <w:p w14:paraId="046B1B76" w14:textId="77777777" w:rsidR="00B63F4A" w:rsidRPr="003E31A7" w:rsidRDefault="00B63F4A" w:rsidP="00B63F4A">
            <w:pPr>
              <w:pStyle w:val="Tabletext"/>
              <w:numPr>
                <w:ilvl w:val="0"/>
                <w:numId w:val="36"/>
              </w:numPr>
              <w:rPr>
                <w:color w:val="000000" w:themeColor="text1"/>
                <w:sz w:val="18"/>
                <w:szCs w:val="18"/>
              </w:rPr>
            </w:pPr>
            <w:r w:rsidRPr="003E31A7">
              <w:rPr>
                <w:color w:val="000000" w:themeColor="text1"/>
                <w:sz w:val="18"/>
                <w:szCs w:val="18"/>
              </w:rPr>
              <w:t>Wasvoorschriften, maatvoering, enz.: conform NEN-EN-ISO 3758 en NEN-EN-ISO 30023 (Industriële reiniging).</w:t>
            </w:r>
          </w:p>
          <w:p w14:paraId="1C0933E5" w14:textId="77777777" w:rsidR="00B63F4A" w:rsidRPr="003E31A7" w:rsidRDefault="00B63F4A" w:rsidP="00B63F4A">
            <w:pPr>
              <w:pStyle w:val="Tabletext"/>
              <w:numPr>
                <w:ilvl w:val="0"/>
                <w:numId w:val="36"/>
              </w:numPr>
              <w:rPr>
                <w:color w:val="000000" w:themeColor="text1"/>
                <w:sz w:val="18"/>
                <w:szCs w:val="18"/>
              </w:rPr>
            </w:pPr>
            <w:r w:rsidRPr="003E31A7">
              <w:rPr>
                <w:color w:val="000000" w:themeColor="text1"/>
                <w:sz w:val="18"/>
                <w:szCs w:val="18"/>
              </w:rPr>
              <w:t>Maataanduiding volgens NEN-EN 13402-1.</w:t>
            </w:r>
          </w:p>
          <w:p w14:paraId="529E45E7" w14:textId="77777777" w:rsidR="006C50D3" w:rsidRPr="003E31A7" w:rsidRDefault="00B63F4A" w:rsidP="006C50D3">
            <w:pPr>
              <w:pStyle w:val="Tabletext"/>
              <w:numPr>
                <w:ilvl w:val="0"/>
                <w:numId w:val="36"/>
              </w:numPr>
              <w:tabs>
                <w:tab w:val="left" w:pos="731"/>
              </w:tabs>
              <w:rPr>
                <w:color w:val="000000" w:themeColor="text1"/>
                <w:sz w:val="18"/>
                <w:szCs w:val="18"/>
              </w:rPr>
            </w:pPr>
            <w:r w:rsidRPr="003E31A7">
              <w:rPr>
                <w:color w:val="000000" w:themeColor="text1"/>
                <w:sz w:val="18"/>
                <w:szCs w:val="18"/>
              </w:rPr>
              <w:t>Alle etiketten blijven de gehele levensduur van het artikel goed leesbaar.</w:t>
            </w:r>
          </w:p>
          <w:p w14:paraId="507C5340" w14:textId="47C4592F" w:rsidR="006C50D3" w:rsidRPr="003E31A7"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3E31A7" w:rsidRDefault="00B63F4A" w:rsidP="00B63F4A">
            <w:pPr>
              <w:pStyle w:val="Tabletext"/>
              <w:rPr>
                <w:color w:val="000000" w:themeColor="text1"/>
                <w:sz w:val="18"/>
                <w:szCs w:val="18"/>
                <w:lang w:val="nl-NL"/>
              </w:rPr>
            </w:pPr>
            <w:r w:rsidRPr="003E31A7">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3E31A7">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3E31A7">
        <w:trPr>
          <w:cantSplit/>
        </w:trPr>
        <w:tc>
          <w:tcPr>
            <w:tcW w:w="9639" w:type="dxa"/>
            <w:gridSpan w:val="2"/>
            <w:shd w:val="clear" w:color="auto" w:fill="auto"/>
          </w:tcPr>
          <w:p w14:paraId="0882DE9C" w14:textId="16B2D0BF" w:rsidR="0060167A" w:rsidRPr="00214732" w:rsidRDefault="000A2869" w:rsidP="00897938">
            <w:pPr>
              <w:pStyle w:val="Tabletext"/>
              <w:rPr>
                <w:b/>
                <w:sz w:val="18"/>
                <w:szCs w:val="18"/>
              </w:rPr>
            </w:pPr>
            <w:r w:rsidRPr="003E31A7">
              <w:rPr>
                <w:b/>
                <w:sz w:val="18"/>
                <w:szCs w:val="18"/>
              </w:rPr>
              <w:t xml:space="preserve">Fleecejack </w:t>
            </w:r>
            <w:r w:rsidR="003E31A7" w:rsidRPr="003E31A7">
              <w:rPr>
                <w:b/>
                <w:sz w:val="18"/>
                <w:szCs w:val="18"/>
              </w:rPr>
              <w:t>zwart</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4159B16" w14:textId="77777777" w:rsidR="004054E3" w:rsidRDefault="004054E3" w:rsidP="004054E3">
            <w:pPr>
              <w:numPr>
                <w:ilvl w:val="0"/>
                <w:numId w:val="41"/>
              </w:numPr>
              <w:spacing w:line="240" w:lineRule="atLeast"/>
            </w:pPr>
            <w:r w:rsidRPr="007F4B16">
              <w:t>Ritssluiting</w:t>
            </w:r>
          </w:p>
          <w:p w14:paraId="1A4F3675" w14:textId="77777777" w:rsidR="004054E3" w:rsidRDefault="004054E3" w:rsidP="004054E3">
            <w:pPr>
              <w:numPr>
                <w:ilvl w:val="0"/>
                <w:numId w:val="41"/>
              </w:numPr>
              <w:spacing w:line="240" w:lineRule="atLeast"/>
            </w:pPr>
            <w:r w:rsidRPr="007F4B16">
              <w:t>2 zakken voor</w:t>
            </w:r>
          </w:p>
          <w:p w14:paraId="01FAC8D3" w14:textId="77777777" w:rsidR="004054E3" w:rsidRDefault="004054E3" w:rsidP="004054E3">
            <w:pPr>
              <w:numPr>
                <w:ilvl w:val="0"/>
                <w:numId w:val="41"/>
              </w:numPr>
              <w:spacing w:line="240" w:lineRule="atLeast"/>
            </w:pPr>
            <w:r w:rsidRPr="007F4B16">
              <w:t>1 borstzak</w:t>
            </w:r>
          </w:p>
          <w:p w14:paraId="07B15F09" w14:textId="5210D242" w:rsidR="004054E3" w:rsidRDefault="00C747A0" w:rsidP="004054E3">
            <w:pPr>
              <w:numPr>
                <w:ilvl w:val="0"/>
                <w:numId w:val="41"/>
              </w:numPr>
              <w:spacing w:line="240" w:lineRule="atLeast"/>
            </w:pPr>
            <w:r>
              <w:t>E</w:t>
            </w:r>
            <w:r w:rsidR="004054E3" w:rsidRPr="007F4B16">
              <w:t>lastische einde van de mouwen/verstelbaar mouweinde</w:t>
            </w:r>
          </w:p>
          <w:p w14:paraId="48238A63" w14:textId="5DE36A41" w:rsidR="004054E3" w:rsidRDefault="00C747A0" w:rsidP="004054E3">
            <w:pPr>
              <w:numPr>
                <w:ilvl w:val="0"/>
                <w:numId w:val="41"/>
              </w:numPr>
              <w:spacing w:line="240" w:lineRule="atLeast"/>
            </w:pPr>
            <w:r>
              <w:t>R</w:t>
            </w:r>
            <w:r w:rsidR="004054E3" w:rsidRPr="007F4B16">
              <w:t>echte kraag</w:t>
            </w:r>
          </w:p>
          <w:p w14:paraId="1136B3B0" w14:textId="042AB3AA" w:rsidR="004054E3" w:rsidRPr="007F4B16" w:rsidRDefault="00C747A0" w:rsidP="004054E3">
            <w:pPr>
              <w:numPr>
                <w:ilvl w:val="0"/>
                <w:numId w:val="41"/>
              </w:numPr>
              <w:spacing w:line="240" w:lineRule="atLeast"/>
            </w:pPr>
            <w:r>
              <w:t>V</w:t>
            </w:r>
            <w:r w:rsidR="004054E3" w:rsidRPr="007F4B16">
              <w:t>erstelbaar taillekoord in zoom</w:t>
            </w:r>
          </w:p>
          <w:p w14:paraId="7A0A0B7B" w14:textId="0BF410B2" w:rsidR="006C4C86" w:rsidRPr="007F4B16" w:rsidRDefault="006C4C86" w:rsidP="000F2D9E">
            <w:pPr>
              <w:pStyle w:val="Lijstalinea"/>
              <w:numPr>
                <w:ilvl w:val="0"/>
                <w:numId w:val="41"/>
              </w:numPr>
              <w:spacing w:line="276" w:lineRule="auto"/>
            </w:pPr>
            <w:r w:rsidRPr="007F4B16">
              <w:t xml:space="preserve">Voorzien van </w:t>
            </w:r>
            <w:r w:rsidR="00C747A0">
              <w:t>bedrijfs</w:t>
            </w:r>
            <w:r w:rsidRPr="007F4B16">
              <w:t>logo</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3A64BF3F" w:rsidR="0060167A" w:rsidRPr="00740C03" w:rsidRDefault="009B45BF" w:rsidP="00897938">
            <w:pPr>
              <w:pStyle w:val="Tabletext"/>
              <w:rPr>
                <w:sz w:val="18"/>
                <w:szCs w:val="18"/>
              </w:rPr>
            </w:pPr>
            <w:r>
              <w:rPr>
                <w:sz w:val="18"/>
                <w:szCs w:val="18"/>
              </w:rPr>
              <w:t xml:space="preserve">- </w:t>
            </w:r>
            <w:r w:rsidR="00B70093"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25D8D540" w:rsidR="006323EB" w:rsidRDefault="006323EB" w:rsidP="00F27CDE"/>
    <w:p w14:paraId="0A79BA74" w14:textId="7AF2A6D4" w:rsidR="006E1235" w:rsidRDefault="006E1235" w:rsidP="00F27CDE"/>
    <w:p w14:paraId="49F6FB6E" w14:textId="3A7CA974" w:rsidR="006E1235" w:rsidRDefault="006E1235" w:rsidP="00F27CDE"/>
    <w:p w14:paraId="5B7D931E" w14:textId="77777777" w:rsidR="000F3A71" w:rsidRDefault="000F3A71" w:rsidP="00F27CDE"/>
    <w:p w14:paraId="50B7A5BA" w14:textId="77777777" w:rsidR="009F2562" w:rsidRDefault="009F2562" w:rsidP="00F27CDE"/>
    <w:p w14:paraId="7270BFC6" w14:textId="77777777" w:rsidR="00B70093" w:rsidRDefault="00B70093"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672D8279" w14:textId="77777777" w:rsidR="00B70093" w:rsidRDefault="00B70093" w:rsidP="00814768">
      <w:pPr>
        <w:pStyle w:val="Kop3"/>
        <w:spacing w:before="240"/>
        <w:rPr>
          <w:b/>
          <w:i/>
          <w:sz w:val="18"/>
          <w:szCs w:val="18"/>
        </w:rPr>
      </w:pPr>
    </w:p>
    <w:p w14:paraId="305DBF51" w14:textId="6A7A0C0F"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1843A233"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3A6F01">
        <w:t>XS – 4XL</w:t>
      </w:r>
      <w:r w:rsidR="005C1222" w:rsidRPr="007F4B16">
        <w:t xml:space="preserve">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0CD98CBE" w14:textId="77777777" w:rsidR="003A6F01" w:rsidRPr="007F4B16" w:rsidRDefault="003A6F01" w:rsidP="003A6F01">
      <w:pPr>
        <w:numPr>
          <w:ilvl w:val="1"/>
          <w:numId w:val="41"/>
        </w:numPr>
        <w:spacing w:line="240" w:lineRule="atLeast"/>
      </w:pPr>
      <w:r w:rsidRPr="007F4B16">
        <w:t xml:space="preserve">Gewicht 270-300 </w:t>
      </w:r>
      <w:bookmarkStart w:id="71" w:name="OLE_LINK222"/>
      <w:bookmarkStart w:id="72" w:name="OLE_LINK223"/>
      <w:r w:rsidRPr="007F4B16">
        <w:t>gr/m2</w:t>
      </w:r>
      <w:bookmarkEnd w:id="71"/>
      <w:bookmarkEnd w:id="72"/>
    </w:p>
    <w:p w14:paraId="10F9183D" w14:textId="77777777" w:rsidR="003A6F01" w:rsidRPr="007F4B16" w:rsidRDefault="003A6F01" w:rsidP="003A6F01">
      <w:pPr>
        <w:numPr>
          <w:ilvl w:val="1"/>
          <w:numId w:val="41"/>
        </w:numPr>
        <w:spacing w:line="240" w:lineRule="atLeast"/>
      </w:pPr>
      <w:r w:rsidRPr="007F4B16">
        <w:t xml:space="preserve">Stofsamenstelling 100% polyester of duurzaam alternatief </w:t>
      </w:r>
    </w:p>
    <w:p w14:paraId="050BC224" w14:textId="77777777" w:rsidR="00002A06" w:rsidRPr="00053C15" w:rsidRDefault="00002A06" w:rsidP="001C6B91"/>
    <w:p w14:paraId="20931E8D" w14:textId="12F22C6D" w:rsidR="003231E5" w:rsidRPr="00FA7273" w:rsidRDefault="003231E5" w:rsidP="003231E5">
      <w:pPr>
        <w:spacing w:line="280" w:lineRule="atLeast"/>
        <w:rPr>
          <w:color w:val="FF0000"/>
        </w:rPr>
      </w:pPr>
      <w:bookmarkStart w:id="73" w:name="OLE_LINK12"/>
      <w:bookmarkStart w:id="74" w:name="OLE_LINK13"/>
      <w:r>
        <w:t xml:space="preserve">Kleur: </w:t>
      </w:r>
      <w:r w:rsidR="000F3A71">
        <w:t>Zwart</w:t>
      </w:r>
      <w:r w:rsidR="008F2CA7">
        <w:t>-grijs</w:t>
      </w:r>
    </w:p>
    <w:p w14:paraId="36A3826A" w14:textId="03E5C3BF" w:rsidR="00393CCC" w:rsidRPr="00FA7273" w:rsidRDefault="00393CCC" w:rsidP="00242408">
      <w:pPr>
        <w:spacing w:line="280" w:lineRule="atLeast"/>
        <w:rPr>
          <w:color w:val="FF0000"/>
        </w:rPr>
      </w:pPr>
    </w:p>
    <w:bookmarkEnd w:id="73"/>
    <w:bookmarkEnd w:id="74"/>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5" w:name="_Toc265568445"/>
      <w:bookmarkStart w:id="76" w:name="_Toc266195583"/>
      <w:bookmarkStart w:id="77" w:name="_Toc496599879"/>
      <w:r>
        <w:t xml:space="preserve">Etikettering </w:t>
      </w:r>
      <w:r w:rsidR="00A13942">
        <w:t>en v</w:t>
      </w:r>
      <w:r w:rsidR="000C31A8">
        <w:t>erpakking</w:t>
      </w:r>
      <w:bookmarkEnd w:id="65"/>
      <w:bookmarkEnd w:id="66"/>
      <w:bookmarkEnd w:id="67"/>
      <w:bookmarkEnd w:id="68"/>
      <w:bookmarkEnd w:id="75"/>
      <w:bookmarkEnd w:id="76"/>
      <w:bookmarkEnd w:id="77"/>
    </w:p>
    <w:p w14:paraId="547361B1" w14:textId="77777777" w:rsidR="00F84A7B" w:rsidRDefault="00F84A7B" w:rsidP="00DE7902">
      <w:pPr>
        <w:pStyle w:val="Kop3"/>
        <w:rPr>
          <w:b/>
          <w:i/>
          <w:sz w:val="18"/>
          <w:szCs w:val="18"/>
        </w:rPr>
      </w:pPr>
      <w:bookmarkStart w:id="78" w:name="_Toc248574602"/>
      <w:bookmarkStart w:id="79" w:name="_Toc257118192"/>
      <w:bookmarkStart w:id="80" w:name="_Toc257637084"/>
      <w:bookmarkStart w:id="81" w:name="_Toc265568446"/>
      <w:bookmarkStart w:id="82" w:name="_Toc266195584"/>
      <w:bookmarkStart w:id="83" w:name="_Toc297192554"/>
      <w:bookmarkStart w:id="84" w:name="_Toc491087031"/>
      <w:bookmarkStart w:id="85"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8"/>
      <w:bookmarkEnd w:id="79"/>
      <w:bookmarkEnd w:id="80"/>
      <w:bookmarkEnd w:id="81"/>
      <w:bookmarkEnd w:id="82"/>
      <w:bookmarkEnd w:id="83"/>
      <w:bookmarkEnd w:id="84"/>
      <w:bookmarkEnd w:id="85"/>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6" w:name="_Toc248574603"/>
      <w:bookmarkStart w:id="87" w:name="_Toc257118193"/>
      <w:bookmarkStart w:id="88" w:name="_Toc257637085"/>
      <w:bookmarkStart w:id="89" w:name="_Toc265568447"/>
      <w:bookmarkStart w:id="90" w:name="_Toc266195585"/>
      <w:bookmarkStart w:id="91" w:name="_Toc297192555"/>
      <w:bookmarkStart w:id="92" w:name="_Toc491087032"/>
      <w:bookmarkStart w:id="93"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6"/>
      <w:bookmarkEnd w:id="87"/>
      <w:bookmarkEnd w:id="88"/>
      <w:bookmarkEnd w:id="89"/>
      <w:bookmarkEnd w:id="90"/>
      <w:bookmarkEnd w:id="91"/>
      <w:bookmarkEnd w:id="92"/>
      <w:bookmarkEnd w:id="93"/>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4" w:name="_Toc58050059"/>
      <w:bookmarkEnd w:id="8"/>
      <w:r w:rsidR="00240EB2">
        <w:rPr>
          <w:szCs w:val="18"/>
          <w:lang w:val="nl-NL"/>
        </w:rPr>
        <w:t>l.</w:t>
      </w:r>
      <w:bookmarkEnd w:id="94"/>
    </w:p>
    <w:sectPr w:rsidR="00467ADF" w:rsidRPr="00A8477A" w:rsidSect="00FA0F32">
      <w:headerReference w:type="default" r:id="rId13"/>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46DC9" w14:textId="77777777" w:rsidR="00942592" w:rsidRDefault="00942592">
      <w:r>
        <w:separator/>
      </w:r>
    </w:p>
  </w:endnote>
  <w:endnote w:type="continuationSeparator" w:id="0">
    <w:p w14:paraId="279CFB53" w14:textId="77777777" w:rsidR="00942592" w:rsidRDefault="0094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B373F" w14:textId="77777777" w:rsidR="00942592" w:rsidRDefault="00942592">
      <w:r>
        <w:separator/>
      </w:r>
    </w:p>
  </w:footnote>
  <w:footnote w:type="continuationSeparator" w:id="0">
    <w:p w14:paraId="3D01A624" w14:textId="77777777" w:rsidR="00942592" w:rsidRDefault="0094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958C93C" w:rsidR="007B5ABB" w:rsidRDefault="007B5ABB">
    <w:pPr>
      <w:pStyle w:val="Headertext"/>
    </w:pPr>
    <w:r>
      <w:tab/>
    </w:r>
    <w:r w:rsidR="009E767F">
      <w:t>PVE-nummer</w:t>
    </w:r>
    <w:r w:rsidR="009E767F">
      <w:tab/>
      <w:t xml:space="preserve">: Annex </w:t>
    </w:r>
    <w:r w:rsidR="00280E19">
      <w:t>1</w:t>
    </w:r>
    <w:r w:rsidR="00F10EE3">
      <w:t>7</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35264D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3A71"/>
    <w:rsid w:val="000F514C"/>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39CA"/>
    <w:rsid w:val="00244947"/>
    <w:rsid w:val="00246868"/>
    <w:rsid w:val="00251579"/>
    <w:rsid w:val="002518F5"/>
    <w:rsid w:val="00253C92"/>
    <w:rsid w:val="00255E3D"/>
    <w:rsid w:val="002636A8"/>
    <w:rsid w:val="0026452D"/>
    <w:rsid w:val="00264EB8"/>
    <w:rsid w:val="00267518"/>
    <w:rsid w:val="00267E68"/>
    <w:rsid w:val="002722ED"/>
    <w:rsid w:val="00272CAE"/>
    <w:rsid w:val="00274334"/>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07F9"/>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231E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31A7"/>
    <w:rsid w:val="003E615E"/>
    <w:rsid w:val="003F11FC"/>
    <w:rsid w:val="003F12D1"/>
    <w:rsid w:val="003F2D42"/>
    <w:rsid w:val="003F335F"/>
    <w:rsid w:val="003F6356"/>
    <w:rsid w:val="00400350"/>
    <w:rsid w:val="00400856"/>
    <w:rsid w:val="004054E3"/>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2BD9"/>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4C86"/>
    <w:rsid w:val="006C50D3"/>
    <w:rsid w:val="006D096A"/>
    <w:rsid w:val="006D0EBF"/>
    <w:rsid w:val="006D2FC1"/>
    <w:rsid w:val="006D3485"/>
    <w:rsid w:val="006E0782"/>
    <w:rsid w:val="006E12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036"/>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2CA7"/>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37F6"/>
    <w:rsid w:val="0093441F"/>
    <w:rsid w:val="00934536"/>
    <w:rsid w:val="009348BD"/>
    <w:rsid w:val="009373F9"/>
    <w:rsid w:val="00942328"/>
    <w:rsid w:val="00942592"/>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0093"/>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3E4F"/>
    <w:rsid w:val="00E0549B"/>
    <w:rsid w:val="00E07E8E"/>
    <w:rsid w:val="00E12E77"/>
    <w:rsid w:val="00E149A1"/>
    <w:rsid w:val="00E16393"/>
    <w:rsid w:val="00E16510"/>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0EE3"/>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3CE17383-623B-4349-83C6-D1633DD452FC}">
  <ds:schemaRefs>
    <ds:schemaRef ds:uri="http://schemas.openxmlformats.org/officeDocument/2006/bibliography"/>
  </ds:schemaRefs>
</ds:datastoreItem>
</file>

<file path=customXml/itemProps4.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6</TotalTime>
  <Pages>4</Pages>
  <Words>803</Words>
  <Characters>4924</Characters>
  <Application>Microsoft Office Word</Application>
  <DocSecurity>0</DocSecurity>
  <Lines>196</Lines>
  <Paragraphs>106</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5621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10</cp:revision>
  <cp:lastPrinted>2017-08-15T06:54:00Z</cp:lastPrinted>
  <dcterms:created xsi:type="dcterms:W3CDTF">2021-01-19T10:59:00Z</dcterms:created>
  <dcterms:modified xsi:type="dcterms:W3CDTF">2021-01-25T10:04:00Z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